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BDA5E" w14:textId="77777777" w:rsidR="00D1476B" w:rsidRDefault="00D1476B" w:rsidP="00D147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KYNALTON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7185370A" w14:textId="77777777" w:rsidR="00D1476B" w:rsidRDefault="00D1476B" w:rsidP="00D147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Rodington</w:t>
      </w:r>
      <w:proofErr w:type="spellEnd"/>
      <w:r>
        <w:rPr>
          <w:rFonts w:ascii="Times New Roman" w:hAnsi="Times New Roman" w:cs="Times New Roman"/>
          <w:sz w:val="24"/>
          <w:szCs w:val="24"/>
        </w:rPr>
        <w:t>, Nottinghamshire.</w:t>
      </w:r>
    </w:p>
    <w:p w14:paraId="1E9D743E" w14:textId="77777777" w:rsidR="00D1476B" w:rsidRDefault="00D1476B" w:rsidP="00D147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8140DF" w14:textId="77777777" w:rsidR="00D1476B" w:rsidRDefault="00D1476B" w:rsidP="00D147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A27665" w14:textId="77777777" w:rsidR="00D1476B" w:rsidRDefault="00D1476B" w:rsidP="00D1476B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Nottinghamshire the tax of a fifteenth and a tenth granted to the King at the last Parliament.</w:t>
      </w:r>
    </w:p>
    <w:p w14:paraId="09A4A9D5" w14:textId="77777777" w:rsidR="00D1476B" w:rsidRDefault="00D1476B" w:rsidP="00D147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p.189)</w:t>
      </w:r>
    </w:p>
    <w:p w14:paraId="0D13F925" w14:textId="77777777" w:rsidR="00D1476B" w:rsidRDefault="00D1476B" w:rsidP="00D147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49ACB9" w14:textId="77777777" w:rsidR="00D1476B" w:rsidRDefault="00D1476B" w:rsidP="00D147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741C75" w14:textId="77777777" w:rsidR="00D1476B" w:rsidRDefault="00D1476B" w:rsidP="00D147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May 2021</w:t>
      </w:r>
    </w:p>
    <w:p w14:paraId="15A7BB8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A3B89" w14:textId="77777777" w:rsidR="00D1476B" w:rsidRDefault="00D1476B" w:rsidP="009139A6">
      <w:r>
        <w:separator/>
      </w:r>
    </w:p>
  </w:endnote>
  <w:endnote w:type="continuationSeparator" w:id="0">
    <w:p w14:paraId="06892942" w14:textId="77777777" w:rsidR="00D1476B" w:rsidRDefault="00D1476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20D2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E220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4314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2EC3C" w14:textId="77777777" w:rsidR="00D1476B" w:rsidRDefault="00D1476B" w:rsidP="009139A6">
      <w:r>
        <w:separator/>
      </w:r>
    </w:p>
  </w:footnote>
  <w:footnote w:type="continuationSeparator" w:id="0">
    <w:p w14:paraId="70262243" w14:textId="77777777" w:rsidR="00D1476B" w:rsidRDefault="00D1476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BBE5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B6E6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BD87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76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1476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971BA"/>
  <w15:chartTrackingRefBased/>
  <w15:docId w15:val="{98ED0AE2-A441-4EC7-B886-BD7BD3B46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2021-06-03T19:19:00Z</dcterms:created>
  <dcterms:modified xsi:type="dcterms:W3CDTF">2021-06-03T19:19:00Z</dcterms:modified>
</cp:coreProperties>
</file>